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7E631B8A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000000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240664</w:t>
      </w:r>
      <w:r w:rsidR="00EC6593">
        <w:rPr>
          <w:b/>
          <w:i/>
          <w:iCs/>
          <w:noProof/>
          <w:sz w:val="24"/>
        </w:rPr>
        <w:t>9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EC6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D853B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93DB0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4476E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9272B" w:rsidR="001E41F3" w:rsidRPr="00410371" w:rsidRDefault="00C2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7587C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4476E4">
              <w:rPr>
                <w:b/>
                <w:noProof/>
                <w:sz w:val="28"/>
              </w:rPr>
              <w:t>8</w:t>
            </w:r>
            <w:r w:rsidRPr="00C21C02">
              <w:rPr>
                <w:b/>
                <w:noProof/>
                <w:sz w:val="28"/>
              </w:rPr>
              <w:t>.</w:t>
            </w:r>
            <w:r w:rsidR="004476E4">
              <w:rPr>
                <w:b/>
                <w:noProof/>
                <w:sz w:val="28"/>
              </w:rPr>
              <w:t>2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A1C45" w:rsidR="001E41F3" w:rsidRDefault="00EC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EC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F241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67A16">
                <w:rPr>
                  <w:noProof/>
                </w:rPr>
                <w:t>0</w:t>
              </w:r>
              <w:r w:rsidR="001346B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DDDE0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6E4">
              <w:t>8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SFN mod 4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0C7E5E14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SFN mod 16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 for which the SFN mod 4 = 0</w:t>
            </w:r>
            <w:r w:rsidRPr="009525AA">
              <w:rPr>
                <w:lang w:eastAsia="ko-KR"/>
              </w:rPr>
              <w:t>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7FC5774D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</w:t>
            </w:r>
            <w:proofErr w:type="gramStart"/>
            <w:r w:rsidR="003C342C">
              <w:rPr>
                <w:lang w:eastAsia="ko-KR"/>
              </w:rPr>
              <w:t xml:space="preserve">in reality </w:t>
            </w:r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decoding</w:t>
            </w:r>
            <w:r w:rsidR="009B7C60">
              <w:rPr>
                <w:lang w:eastAsia="ko-KR"/>
              </w:rPr>
              <w:t xml:space="preserve"> 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D3B9F1" w14:textId="75ACE6A8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3C873F38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C77B5E" w14:textId="0519BFE2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Instead of trying to come up with clear wording, given that TS 36.211 is already referred in the description, the proposal is to simply remove the incorrect text. </w:t>
            </w:r>
          </w:p>
          <w:p w14:paraId="708AA7DE" w14:textId="54B10789" w:rsidR="004101E4" w:rsidRDefault="004101E4" w:rsidP="00192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77777777" w:rsidR="001E41F3" w:rsidRDefault="00192A29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incorrect text from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, as TS 36.211 is already refere</w:t>
            </w:r>
            <w:r w:rsidR="00D34CBB">
              <w:rPr>
                <w:noProof/>
              </w:rPr>
              <w:t>nce</w:t>
            </w:r>
            <w:r w:rsidR="006A09DB">
              <w:rPr>
                <w:noProof/>
              </w:rPr>
              <w:t>d.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727827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727827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727827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727827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727827">
        <w:trPr>
          <w:cantSplit/>
        </w:trPr>
        <w:tc>
          <w:tcPr>
            <w:tcW w:w="9639" w:type="dxa"/>
          </w:tcPr>
          <w:p w14:paraId="47CF673A" w14:textId="77777777" w:rsidR="00727827" w:rsidRPr="00417C83" w:rsidRDefault="00727827" w:rsidP="00417C83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17C83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7CD2992C" w:rsidR="00727827" w:rsidRPr="00ED5C06" w:rsidRDefault="00727827" w:rsidP="00417C83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del w:id="11" w:author="QC (Umesh)" w:date="2024-08-07T18:18:00Z" w16du:dateUtc="2024-08-08T01:18:00Z">
              <w:r w:rsidRPr="00ED5C06" w:rsidDel="003D3FB0">
                <w:rPr>
                  <w:lang w:eastAsia="ko-KR"/>
                </w:rPr>
                <w:delText xml:space="preserve"> (within 40ms P-BCH TTI, the first radio frame: 00, the fourth radio frame: 01, the eighth radio frame: 10, the last radio frame: 11)</w:delText>
              </w:r>
            </w:del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12" w:name="_Toc20487264"/>
      <w:bookmarkStart w:id="13" w:name="_Toc29342559"/>
      <w:bookmarkStart w:id="14" w:name="_Toc29343698"/>
      <w:bookmarkStart w:id="15" w:name="_Toc36566960"/>
      <w:bookmarkStart w:id="16" w:name="_Toc36810398"/>
      <w:bookmarkStart w:id="17" w:name="_Toc36846762"/>
      <w:bookmarkStart w:id="18" w:name="_Toc36939415"/>
      <w:bookmarkStart w:id="19" w:name="_Toc37082395"/>
      <w:bookmarkStart w:id="20" w:name="_Toc46481027"/>
      <w:bookmarkStart w:id="21" w:name="_Toc46482261"/>
      <w:bookmarkStart w:id="22" w:name="_Toc46483495"/>
      <w:bookmarkStart w:id="23" w:name="_Toc15616818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E55D0" w14:textId="77777777" w:rsidR="00E76057" w:rsidRDefault="00E76057">
      <w:r>
        <w:separator/>
      </w:r>
    </w:p>
  </w:endnote>
  <w:endnote w:type="continuationSeparator" w:id="0">
    <w:p w14:paraId="19054E93" w14:textId="77777777" w:rsidR="00E76057" w:rsidRDefault="00E7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24305" w14:textId="77777777" w:rsidR="00E76057" w:rsidRDefault="00E76057">
      <w:r>
        <w:separator/>
      </w:r>
    </w:p>
  </w:footnote>
  <w:footnote w:type="continuationSeparator" w:id="0">
    <w:p w14:paraId="19E215E0" w14:textId="77777777" w:rsidR="00E76057" w:rsidRDefault="00E76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101E4"/>
    <w:rsid w:val="00410371"/>
    <w:rsid w:val="00417C83"/>
    <w:rsid w:val="004242F1"/>
    <w:rsid w:val="004476E4"/>
    <w:rsid w:val="00456372"/>
    <w:rsid w:val="004B75B7"/>
    <w:rsid w:val="004C3260"/>
    <w:rsid w:val="004F324C"/>
    <w:rsid w:val="0051580D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27827"/>
    <w:rsid w:val="00792342"/>
    <w:rsid w:val="007977A8"/>
    <w:rsid w:val="007B512A"/>
    <w:rsid w:val="007C2097"/>
    <w:rsid w:val="007D6A07"/>
    <w:rsid w:val="007F1A65"/>
    <w:rsid w:val="007F7259"/>
    <w:rsid w:val="008040A8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6222C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322C"/>
    <w:rsid w:val="00DE34CF"/>
    <w:rsid w:val="00DE763D"/>
    <w:rsid w:val="00DF570B"/>
    <w:rsid w:val="00E13F3D"/>
    <w:rsid w:val="00E3166E"/>
    <w:rsid w:val="00E34898"/>
    <w:rsid w:val="00E60963"/>
    <w:rsid w:val="00E71F10"/>
    <w:rsid w:val="00E76057"/>
    <w:rsid w:val="00E87B0F"/>
    <w:rsid w:val="00EA5CDA"/>
    <w:rsid w:val="00EB09B7"/>
    <w:rsid w:val="00EC6593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24</cp:revision>
  <cp:lastPrinted>1900-01-01T08:00:00Z</cp:lastPrinted>
  <dcterms:created xsi:type="dcterms:W3CDTF">2024-07-31T17:30:00Z</dcterms:created>
  <dcterms:modified xsi:type="dcterms:W3CDTF">2024-08-08T01:31:00Z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